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Pr="004559F0" w:rsidR="00B3614A" w:rsidP="00B3614A" w:rsidRDefault="00B3614A" w14:paraId="b52ef05" w14:textId="b52ef05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="00DB13B5">
        <w:rPr>
          <w:color w:val="FF0000"/>
        </w:rPr>
        <w:t>17</w:t>
      </w:r>
      <w:r w:rsidRPr="004559F0" w:rsidR="00AE1F41">
        <w:t>. St-</w:t>
      </w:r>
      <w:r w:rsidR="00DB13B5">
        <w:t>1401/2022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882546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  <w:bookmarkStart w:name="_GoBack" w:id="0"/>
      <w:bookmarkEnd w:id="0"/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="00DB13B5">
        <w:rPr>
          <w:color w:val="FF0000"/>
        </w:rPr>
        <w:t>17</w:t>
      </w:r>
      <w:r w:rsidRPr="004559F0" w:rsidR="00884690">
        <w:t>. St</w:t>
      </w:r>
      <w:r w:rsidRPr="004559F0" w:rsidR="00B13065">
        <w:t>-</w:t>
      </w:r>
      <w:r w:rsidR="00DB13B5">
        <w:t>1401/2022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DB13B5" w:rsidP="00DB13B5" w:rsidRDefault="00DB13B5">
      <w:pPr>
        <w:tabs>
          <w:tab w:val="left" w:pos="709"/>
        </w:tabs>
        <w:ind w:left="1416" w:hanging="707"/>
        <w:jc w:val="both"/>
      </w:pPr>
      <w:r>
        <w:t>MARTINA POKRETNA TRGOVINA jednostavno društvo s ograničenom</w:t>
      </w:r>
    </w:p>
    <w:p w:rsidR="00DB13B5" w:rsidP="00DB13B5" w:rsidRDefault="00DB13B5">
      <w:pPr>
        <w:tabs>
          <w:tab w:val="left" w:pos="709"/>
        </w:tabs>
        <w:ind w:left="1416" w:hanging="707"/>
        <w:jc w:val="both"/>
      </w:pPr>
      <w:r>
        <w:t>odgovornošću za trgovinu</w:t>
      </w:r>
      <w:r>
        <w:t xml:space="preserve">, </w:t>
      </w:r>
      <w:proofErr w:type="spellStart"/>
      <w:r>
        <w:t>Pustodol</w:t>
      </w:r>
      <w:proofErr w:type="spellEnd"/>
      <w:r>
        <w:t xml:space="preserve"> </w:t>
      </w:r>
      <w:proofErr w:type="spellStart"/>
      <w:r>
        <w:t>Orehovički</w:t>
      </w:r>
      <w:proofErr w:type="spellEnd"/>
      <w:r>
        <w:t xml:space="preserve"> 83, 49221 </w:t>
      </w:r>
      <w:proofErr w:type="spellStart"/>
      <w:r>
        <w:t>Pustodol</w:t>
      </w:r>
      <w:proofErr w:type="spellEnd"/>
      <w:r>
        <w:t xml:space="preserve"> </w:t>
      </w:r>
      <w:proofErr w:type="spellStart"/>
      <w:r>
        <w:t>Orehovički</w:t>
      </w:r>
      <w:proofErr w:type="spellEnd"/>
      <w:r>
        <w:t>,</w:t>
      </w:r>
    </w:p>
    <w:p w:rsidRPr="004559F0" w:rsidR="00DB13B5" w:rsidP="00DB13B5" w:rsidRDefault="00DB13B5">
      <w:pPr>
        <w:tabs>
          <w:tab w:val="left" w:pos="709"/>
        </w:tabs>
        <w:ind w:left="1416" w:hanging="707"/>
        <w:jc w:val="both"/>
      </w:pPr>
      <w:r>
        <w:t>OIB: 63967038902</w:t>
      </w:r>
    </w:p>
    <w:p w:rsidRPr="004559F0" w:rsidR="006F725E" w:rsidP="00DB13B5" w:rsidRDefault="00B3614A">
      <w:pPr>
        <w:tabs>
          <w:tab w:val="left" w:pos="709"/>
        </w:tabs>
        <w:ind w:left="708"/>
        <w:jc w:val="both"/>
      </w:pPr>
      <w:r w:rsidRPr="004559F0">
        <w:tab/>
      </w:r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13B5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DB13B5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DB13B5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DB13B5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DB13B5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DB13B5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B13B5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B13B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DB13B5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DB13B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DB13B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1401</izvorni_sadrzaj>
    <derivirana_varijabla naziv="DomainObject.Predmet.Broj_1">1401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2. svibnja 2022.</izvorni_sadrzaj>
    <derivirana_varijabla naziv="DomainObject.Predmet.DatumIzradeOptuznogAkta_1">2. svibnja 2022.</derivirana_varijabla>
  </DomainObject.Predmet.DatumIzradeOptuznogAkta>
  <DomainObject.Predmet.DatumIzradeOptuznogAktaFormated>
    <izvorni_sadrzaj>2.5.2022.</izvorni_sadrzaj>
    <derivirana_varijabla naziv="DomainObject.Predmet.DatumIzradeOptuznogAktaFormated_1">2.5.2022.</derivirana_varijabla>
  </DomainObject.Predmet.DatumIzradeOptuznogAktaFormated>
  <DomainObject.Predmet.DatumOsnivanja>
    <izvorni_sadrzaj>2. svibnja 2022.</izvorni_sadrzaj>
    <derivirana_varijabla naziv="DomainObject.Predmet.DatumOsnivanja_1">2. svibnja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2. svibnja 2022.</izvorni_sadrzaj>
    <derivirana_varijabla naziv="DomainObject.Predmet.DatumPrimitkaOptuznogAkta_1">2. svibnja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St-1401/2022</izvorni_sadrzaj>
    <derivirana_varijabla naziv="DomainObject.Predmet.OznakaBroj_1">St-1401/2022</derivirana_varijabla>
  </DomainObject.Predmet.OznakaBroj>
  <DomainObject.Predmet.OznakaBrojOptuznogAkta>
    <izvorni_sadrzaj>04-06-22-2377</izvorni_sadrzaj>
    <derivirana_varijabla naziv="DomainObject.Predmet.OznakaBrojOptuznogAkta_1">04-06-22-2377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MARTINA POKRETNA TRGOVINA jednostavno društvo s ograničenom odgovornošću za trgovinu</izvorni_sadrzaj>
    <derivirana_varijabla naziv="DomainObject.Predmet.ProtustrankaFormated_1">  MARTINA POKRETNA TRGOVINA jednostavno društvo s ograničenom odgovornošću za trgovinu</derivirana_varijabla>
  </DomainObject.Predmet.ProtustrankaFormated>
  <DomainObject.Predmet.ProtustrankaFormatedOIB>
    <izvorni_sadrzaj>  MARTINA POKRETNA TRGOVINA jednostavno društvo s ograničenom odgovornošću za trgovinu, OIB 63967038902</izvorni_sadrzaj>
    <derivirana_varijabla naziv="DomainObject.Predmet.ProtustrankaFormatedOIB_1">  MARTINA POKRETNA TRGOVINA jednostavno društvo s ograničenom odgovornošću za trgovinu, OIB 63967038902</derivirana_varijabla>
  </DomainObject.Predmet.ProtustrankaFormatedOIB>
  <DomainObject.Predmet.ProtustrankaFormatedWithAdress>
    <izvorni_sadrzaj> MARTINA POKRETNA TRGOVINA jednostavno društvo s ograničenom odgovornošću za trgovinu, Pustodol Orehovički 83, 49221 Pustodol Orehovički</izvorni_sadrzaj>
    <derivirana_varijabla naziv="DomainObject.Predmet.ProtustrankaFormatedWithAdress_1"> MARTINA POKRETNA TRGOVINA jednostavno društvo s ograničenom odgovornošću za trgovinu, Pustodol Orehovički 83, 49221 Pustodol Orehovički</derivirana_varijabla>
  </DomainObject.Predmet.ProtustrankaFormatedWithAdress>
  <DomainObject.Predmet.ProtustrankaFormatedWithAdressOIB>
    <izvorni_sadrzaj> MARTINA POKRETNA TRGOVINA jednostavno društvo s ograničenom odgovornošću za trgovinu, OIB 63967038902, Pustodol Orehovički 83, 49221 Pustodol Orehovički</izvorni_sadrzaj>
    <derivirana_varijabla naziv="DomainObject.Predmet.ProtustrankaFormatedWithAdressOIB_1"> MARTINA POKRETNA TRGOVINA jednostavno društvo s ograničenom odgovornošću za trgovinu, OIB 63967038902, Pustodol Orehovički 83, 49221 Pustodol Orehovički</derivirana_varijabla>
  </DomainObject.Predmet.ProtustrankaFormatedWithAdressOIB>
  <DomainObject.Predmet.ProtustrankaWithAdress>
    <izvorni_sadrzaj>MARTINA POKRETNA TRGOVINA jednostavno društvo s ograničenom odgovornošću za trgovinu Pustodol Orehovički 83, 49221 Pustodol Orehovički</izvorni_sadrzaj>
    <derivirana_varijabla naziv="DomainObject.Predmet.ProtustrankaWithAdress_1">MARTINA POKRETNA TRGOVINA jednostavno društvo s ograničenom odgovornošću za trgovinu Pustodol Orehovički 83, 49221 Pustodol Orehovički</derivirana_varijabla>
  </DomainObject.Predmet.ProtustrankaWithAdress>
  <DomainObject.Predmet.ProtustrankaWithAdressOIB>
    <izvorni_sadrzaj>MARTINA POKRETNA TRGOVINA jednostavno društvo s ograničenom odgovornošću za trgovinu, OIB 63967038902, Pustodol Orehovički 83, 49221 Pustodol Orehovički</izvorni_sadrzaj>
    <derivirana_varijabla naziv="DomainObject.Predmet.ProtustrankaWithAdressOIB_1">MARTINA POKRETNA TRGOVINA jednostavno društvo s ograničenom odgovornošću za trgovinu, OIB 63967038902, Pustodol Orehovički 83, 49221 Pustodol Orehovički</derivirana_varijabla>
  </DomainObject.Predmet.ProtustrankaWithAdressOIB>
  <DomainObject.Predmet.ProtustrankaNazivFormated>
    <izvorni_sadrzaj>MARTINA POKRETNA TRGOVINA jednostavno društvo s ograničenom odgovornošću za trgovinu</izvorni_sadrzaj>
    <derivirana_varijabla naziv="DomainObject.Predmet.ProtustrankaNazivFormated_1">MARTINA POKRETNA TRGOVINA jednostavno društvo s ograničenom odgovornošću za trgovinu</derivirana_varijabla>
  </DomainObject.Predmet.ProtustrankaNazivFormated>
  <DomainObject.Predmet.ProtustrankaNazivFormatedOIB>
    <izvorni_sadrzaj>MARTINA POKRETNA TRGOVINA jednostavno društvo s ograničenom odgovornošću za trgovinu, OIB 63967038902</izvorni_sadrzaj>
    <derivirana_varijabla naziv="DomainObject.Predmet.ProtustrankaNazivFormatedOIB_1">MARTINA POKRETNA TRGOVINA jednostavno društvo s ograničenom odgovornošću za trgovinu, OIB 63967038902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241, Kennedyev trg 11</izvorni_sadrzaj>
    <derivirana_varijabla naziv="DomainObject.Predmet.Referada.Prostorija.Naziv_1">Soba 241, Kennedyev trg 11</derivirana_varijabla>
  </DomainObject.Predmet.Referada.Prostorija.Naziv>
  <DomainObject.Predmet.Referada.Prostorija.Oznaka>
    <izvorni_sadrzaj>241 Kennedyev trg 11</izvorni_sadrzaj>
    <derivirana_varijabla naziv="DomainObject.Predmet.Referada.Prostorija.Oznaka_1">241 Kennedyev trg 11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Kučiš</izvorni_sadrzaj>
    <derivirana_varijabla naziv="DomainObject.Predmet.Zapisnicar_1">Valentina Kučiš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MARTINA POKRETNA TRGOVINA jednostavno društvo s ograničenom odgovornošću za trgovinu</item>
    </izvorni_sadrzaj>
    <derivirana_varijabla naziv="DomainObject.Predmet.ProtuStrankaListFormated_1">
      <item>MARTINA POKRETNA TRGOVINA jednostavno društvo s ograničenom odgovornošću za trgovinu</item>
    </derivirana_varijabla>
  </DomainObject.Predmet.ProtuStrankaListFormated>
  <DomainObject.Predmet.ProtuStrankaListFormatedOIB>
    <izvorni_sadrzaj>
      <item>MARTINA POKRETNA TRGOVINA jednostavno društvo s ograničenom odgovornošću za trgovinu, OIB 63967038902</item>
    </izvorni_sadrzaj>
    <derivirana_varijabla naziv="DomainObject.Predmet.ProtuStrankaListFormatedOIB_1">
      <item>MARTINA POKRETNA TRGOVINA jednostavno društvo s ograničenom odgovornošću za trgovinu, OIB 63967038902</item>
    </derivirana_varijabla>
  </DomainObject.Predmet.ProtuStrankaListFormatedOIB>
  <DomainObject.Predmet.ProtuStrankaListFormatedWithAdress>
    <izvorni_sadrzaj>
      <item>MARTINA POKRETNA TRGOVINA jednostavno društvo s ograničenom odgovornošću za trgovinu, Pustodol Orehovički 83, 49221 Pustodol Orehovički</item>
    </izvorni_sadrzaj>
    <derivirana_varijabla naziv="DomainObject.Predmet.ProtuStrankaListFormatedWithAdress_1">
      <item>MARTINA POKRETNA TRGOVINA jednostavno društvo s ograničenom odgovornošću za trgovinu, Pustodol Orehovički 83, 49221 Pustodol Orehovički</item>
    </derivirana_varijabla>
  </DomainObject.Predmet.ProtuStrankaListFormatedWithAdress>
  <DomainObject.Predmet.ProtuStrankaListFormatedWithAdressOIB>
    <izvorni_sadrzaj>
      <item>MARTINA POKRETNA TRGOVINA jednostavno društvo s ograničenom odgovornošću za trgovinu, OIB 63967038902, Pustodol Orehovički 83, 49221 Pustodol Orehovički</item>
    </izvorni_sadrzaj>
    <derivirana_varijabla naziv="DomainObject.Predmet.ProtuStrankaListFormatedWithAdressOIB_1">
      <item>MARTINA POKRETNA TRGOVINA jednostavno društvo s ograničenom odgovornošću za trgovinu, OIB 63967038902, Pustodol Orehovički 83, 49221 Pustodol Orehovički</item>
    </derivirana_varijabla>
  </DomainObject.Predmet.ProtuStrankaListFormatedWithAdressOIB>
  <DomainObject.Predmet.ProtuStrankaListNazivFormated>
    <izvorni_sadrzaj>
      <item>MARTINA POKRETNA TRGOVINA jednostavno društvo s ograničenom odgovornošću za trgovinu</item>
    </izvorni_sadrzaj>
    <derivirana_varijabla naziv="DomainObject.Predmet.ProtuStrankaListNazivFormated_1">
      <item>MARTINA POKRETNA TRGOVINA jednostavno društvo s ograničenom odgovornošću za trgovinu</item>
    </derivirana_varijabla>
  </DomainObject.Predmet.ProtuStrankaListNazivFormated>
  <DomainObject.Predmet.ProtuStrankaListNazivFormatedOIB>
    <izvorni_sadrzaj>
      <item>MARTINA POKRETNA TRGOVINA jednostavno društvo s ograničenom odgovornošću za trgovinu, OIB 63967038902</item>
    </izvorni_sadrzaj>
    <derivirana_varijabla naziv="DomainObject.Predmet.ProtuStrankaListNazivFormatedOIB_1">
      <item>MARTINA POKRETNA TRGOVINA jednostavno društvo s ograničenom odgovornošću za trgovinu, OIB 63967038902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MARTINA POKRETNA TRGOVINA jednostavno društvo s ograničenom odgovornošću za trgovinu</izvorni_sadrzaj>
    <derivirana_varijabla naziv="DomainObject.Predmet.ProtustrankaIDrugi_1">MARTINA POKRETNA TRGOVINA jednostavno društvo s ograničenom odgovornošću za trgovinu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MARTINA POKRETNA TRGOVINA jednostavno društvo s ograničenom odgovornošću za trgovinu, OIB 63967038902, Pustodol Orehovički 83, 49221 Pustodol Orehovički</izvorni_sadrzaj>
    <derivirana_varijabla naziv="DomainObject.Predmet.ProtustrankaIDrugiAdressOIB_1">MARTINA POKRETNA TRGOVINA jednostavno društvo s ograničenom odgovornošću za trgovinu, OIB 63967038902, Pustodol Orehovički 83, 49221 Pustodol Orehovički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MARTINA POKRETNA TRGOVINA jednostavno društvo s ograničenom odgovornošću za trgovinu</item>
      <item>Financijska agencija</item>
    </izvorni_sadrzaj>
    <derivirana_varijabla naziv="DomainObject.Predmet.SudioniciListNaziv_1">
      <item>MARTINA POKRETNA TRGOVINA jednostavno društvo s ograničenom odgovornošću za trgovinu</item>
      <item>Financijska agencija</item>
    </derivirana_varijabla>
  </DomainObject.Predmet.SudioniciListNaziv>
  <DomainObject.Predmet.SudioniciListAdressOIB>
    <izvorni_sadrzaj>
      <item>MARTINA POKRETNA TRGOVINA jednostavno društvo s ograničenom odgovornošću za trgovinu, OIB 63967038902, Pustodol Orehovički 83,49221 Pustodol Orehovički</item>
      <item>Financijska agencija, OIB 85821130368, TRG SVIBANJSKIH ŽRTAVA 1995. 1,10000 Zagreb</item>
    </izvorni_sadrzaj>
    <derivirana_varijabla naziv="DomainObject.Predmet.SudioniciListAdressOIB_1">
      <item>MARTINA POKRETNA TRGOVINA jednostavno društvo s ograničenom odgovornošću za trgovinu, OIB 63967038902, Pustodol Orehovički 83,49221 Pustodol Orehovički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63967038902</item>
      <item>, OIB 85821130368</item>
    </izvorni_sadrzaj>
    <derivirana_varijabla naziv="DomainObject.Predmet.SudioniciListNazivOIB_1">
      <item>, OIB 63967038902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svibnja 2022.</izvorni_sadrzaj>
    <derivirana_varijabla naziv="DomainObject.Predmet.DatumPocetkaProcesa_1">2. svibnja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145</properties:Words>
  <properties:Characters>883</properties:Characters>
  <properties:Lines>46</properties:Lines>
  <properties:Paragraphs>27</properties:Paragraphs>
  <properties:TotalTime>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2022-09-03T09:50:00Z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